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6E" w:rsidRPr="00627D95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7C706E" w:rsidRPr="00627D95" w:rsidRDefault="007C706E" w:rsidP="00627D95">
      <w:pPr>
        <w:jc w:val="center"/>
        <w:rPr>
          <w:b/>
          <w:bCs/>
        </w:rPr>
      </w:pPr>
    </w:p>
    <w:p w:rsidR="007C706E" w:rsidRPr="00627D95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7C706E" w:rsidRPr="00627D95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7C706E" w:rsidRPr="00787B7C" w:rsidRDefault="007C706E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Кузьминым Михаилом Николевичем</w:t>
      </w:r>
    </w:p>
    <w:p w:rsidR="007C706E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7C706E" w:rsidRDefault="007C706E" w:rsidP="003F4273">
      <w:pPr>
        <w:rPr>
          <w:b/>
          <w:bCs/>
        </w:rPr>
      </w:pPr>
    </w:p>
    <w:p w:rsidR="007C706E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7C706E" w:rsidRPr="003F4273" w:rsidRDefault="007C706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7C706E">
        <w:tc>
          <w:tcPr>
            <w:tcW w:w="1101" w:type="dxa"/>
          </w:tcPr>
          <w:p w:rsidR="007C706E" w:rsidRPr="009B0768" w:rsidRDefault="007C706E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7C706E" w:rsidRPr="009B0768" w:rsidRDefault="007C706E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7C706E" w:rsidRPr="009B0768" w:rsidRDefault="007C706E" w:rsidP="00F81781">
            <w:pPr>
              <w:jc w:val="center"/>
            </w:pPr>
            <w:r>
              <w:t>1 046 968,41</w:t>
            </w:r>
          </w:p>
        </w:tc>
      </w:tr>
    </w:tbl>
    <w:p w:rsidR="007C706E" w:rsidRDefault="007C706E" w:rsidP="00627D95">
      <w:pPr>
        <w:jc w:val="center"/>
        <w:rPr>
          <w:b/>
          <w:bCs/>
        </w:rPr>
      </w:pPr>
    </w:p>
    <w:p w:rsidR="007C706E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7C706E" w:rsidRPr="003F4273" w:rsidRDefault="007C706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7C706E">
        <w:tc>
          <w:tcPr>
            <w:tcW w:w="817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7C706E">
        <w:tc>
          <w:tcPr>
            <w:tcW w:w="9322" w:type="dxa"/>
            <w:gridSpan w:val="3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7C706E">
        <w:tc>
          <w:tcPr>
            <w:tcW w:w="817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C706E" w:rsidRPr="009B0768" w:rsidRDefault="007C706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</w:tr>
      <w:tr w:rsidR="007C706E">
        <w:tc>
          <w:tcPr>
            <w:tcW w:w="9322" w:type="dxa"/>
            <w:gridSpan w:val="3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7C706E">
        <w:tc>
          <w:tcPr>
            <w:tcW w:w="817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C706E" w:rsidRPr="009B0768" w:rsidRDefault="007C706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</w:tr>
      <w:tr w:rsidR="007C706E">
        <w:tc>
          <w:tcPr>
            <w:tcW w:w="9322" w:type="dxa"/>
            <w:gridSpan w:val="3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7C706E">
        <w:tc>
          <w:tcPr>
            <w:tcW w:w="817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C706E" w:rsidRPr="009B0768" w:rsidRDefault="007C706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</w:tr>
      <w:tr w:rsidR="007C706E">
        <w:tc>
          <w:tcPr>
            <w:tcW w:w="9322" w:type="dxa"/>
            <w:gridSpan w:val="3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7C706E">
        <w:tc>
          <w:tcPr>
            <w:tcW w:w="817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C706E" w:rsidRPr="009B0768" w:rsidRDefault="007C706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</w:tr>
    </w:tbl>
    <w:p w:rsidR="007C706E" w:rsidRDefault="007C706E" w:rsidP="00627D95">
      <w:pPr>
        <w:jc w:val="center"/>
        <w:rPr>
          <w:b/>
          <w:bCs/>
        </w:rPr>
      </w:pPr>
    </w:p>
    <w:p w:rsidR="007C706E" w:rsidRPr="00627D95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7C706E" w:rsidRPr="00627D95" w:rsidRDefault="007C706E" w:rsidP="00627D95">
      <w:pPr>
        <w:rPr>
          <w:b/>
          <w:bCs/>
        </w:rPr>
      </w:pPr>
    </w:p>
    <w:p w:rsidR="007C706E" w:rsidRDefault="007C706E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7C706E" w:rsidRPr="003F4273" w:rsidRDefault="007C706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7C706E">
        <w:tc>
          <w:tcPr>
            <w:tcW w:w="9464" w:type="dxa"/>
            <w:gridSpan w:val="4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C706E" w:rsidRDefault="007C706E" w:rsidP="00865BDD">
            <w:pPr>
              <w:jc w:val="center"/>
            </w:pPr>
            <w:r>
              <w:t>Земли населенных пунктов (индивидуальная собственность)</w:t>
            </w:r>
          </w:p>
          <w:p w:rsidR="007C706E" w:rsidRPr="009B0768" w:rsidRDefault="007C706E" w:rsidP="00865BDD">
            <w:pPr>
              <w:jc w:val="center"/>
            </w:pPr>
          </w:p>
        </w:tc>
        <w:tc>
          <w:tcPr>
            <w:tcW w:w="2393" w:type="dxa"/>
          </w:tcPr>
          <w:p w:rsidR="007C706E" w:rsidRPr="009B0768" w:rsidRDefault="007C706E" w:rsidP="00585E41">
            <w:pPr>
              <w:jc w:val="center"/>
            </w:pPr>
            <w:r>
              <w:t>450,00</w:t>
            </w:r>
          </w:p>
        </w:tc>
        <w:tc>
          <w:tcPr>
            <w:tcW w:w="2994" w:type="dxa"/>
          </w:tcPr>
          <w:p w:rsidR="007C706E" w:rsidRPr="009B0768" w:rsidRDefault="007C706E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7C706E">
        <w:tc>
          <w:tcPr>
            <w:tcW w:w="9464" w:type="dxa"/>
            <w:gridSpan w:val="4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7C706E" w:rsidRPr="00C827FF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C706E" w:rsidRPr="009B0768" w:rsidRDefault="007C706E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7C706E" w:rsidRPr="00787B7C" w:rsidRDefault="007C706E" w:rsidP="009B0F4F">
            <w:pPr>
              <w:jc w:val="center"/>
            </w:pPr>
            <w:r>
              <w:t>84,70</w:t>
            </w:r>
          </w:p>
        </w:tc>
        <w:tc>
          <w:tcPr>
            <w:tcW w:w="2994" w:type="dxa"/>
          </w:tcPr>
          <w:p w:rsidR="007C706E" w:rsidRPr="00C827FF" w:rsidRDefault="007C706E" w:rsidP="009B0F4F">
            <w:pPr>
              <w:jc w:val="center"/>
            </w:pPr>
            <w:r w:rsidRPr="00C827FF">
              <w:t>Российская Федерация</w:t>
            </w:r>
          </w:p>
        </w:tc>
      </w:tr>
      <w:tr w:rsidR="007C706E">
        <w:tc>
          <w:tcPr>
            <w:tcW w:w="9464" w:type="dxa"/>
            <w:gridSpan w:val="4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C706E" w:rsidRPr="009B0768" w:rsidRDefault="007C706E" w:rsidP="009B0F4F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2393" w:type="dxa"/>
          </w:tcPr>
          <w:p w:rsidR="007C706E" w:rsidRPr="003C3EB8" w:rsidRDefault="007C706E" w:rsidP="009B0F4F">
            <w:pPr>
              <w:jc w:val="center"/>
            </w:pPr>
            <w:r>
              <w:t>37,90</w:t>
            </w:r>
          </w:p>
        </w:tc>
        <w:tc>
          <w:tcPr>
            <w:tcW w:w="2994" w:type="dxa"/>
          </w:tcPr>
          <w:p w:rsidR="007C706E" w:rsidRPr="00C827FF" w:rsidRDefault="007C706E" w:rsidP="009B0F4F">
            <w:pPr>
              <w:jc w:val="center"/>
            </w:pPr>
            <w:r w:rsidRPr="00C827FF">
              <w:t>Российская Федерация</w:t>
            </w:r>
          </w:p>
        </w:tc>
      </w:tr>
      <w:tr w:rsidR="007C706E">
        <w:tc>
          <w:tcPr>
            <w:tcW w:w="9464" w:type="dxa"/>
            <w:gridSpan w:val="4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C706E" w:rsidRPr="003C3EB8" w:rsidRDefault="007C706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</w:tr>
      <w:tr w:rsidR="007C706E">
        <w:tc>
          <w:tcPr>
            <w:tcW w:w="9464" w:type="dxa"/>
            <w:gridSpan w:val="4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C706E" w:rsidRPr="003C3EB8" w:rsidRDefault="007C706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</w:p>
        </w:tc>
      </w:tr>
    </w:tbl>
    <w:p w:rsidR="007C706E" w:rsidRDefault="007C706E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7C706E" w:rsidRDefault="007C706E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7C706E">
        <w:tc>
          <w:tcPr>
            <w:tcW w:w="9464" w:type="dxa"/>
            <w:gridSpan w:val="2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C706E" w:rsidRPr="00585E41" w:rsidRDefault="007C706E" w:rsidP="003C3EB8">
            <w:r>
              <w:t>нет</w:t>
            </w:r>
          </w:p>
        </w:tc>
      </w:tr>
      <w:tr w:rsidR="007C706E">
        <w:tc>
          <w:tcPr>
            <w:tcW w:w="9464" w:type="dxa"/>
            <w:gridSpan w:val="2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C706E" w:rsidRPr="003C3EB8" w:rsidRDefault="007C706E" w:rsidP="003C3EB8">
            <w:r>
              <w:t>нет</w:t>
            </w:r>
          </w:p>
        </w:tc>
      </w:tr>
      <w:tr w:rsidR="007C706E">
        <w:tc>
          <w:tcPr>
            <w:tcW w:w="9464" w:type="dxa"/>
            <w:gridSpan w:val="2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C706E" w:rsidRPr="003C3EB8" w:rsidRDefault="007C706E" w:rsidP="003C3EB8">
            <w:r>
              <w:t>нет</w:t>
            </w:r>
          </w:p>
        </w:tc>
      </w:tr>
      <w:tr w:rsidR="007C706E">
        <w:tc>
          <w:tcPr>
            <w:tcW w:w="9464" w:type="dxa"/>
            <w:gridSpan w:val="2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C706E" w:rsidRPr="003C3EB8" w:rsidRDefault="007C706E" w:rsidP="003C3EB8">
            <w:r>
              <w:t>нет</w:t>
            </w:r>
          </w:p>
        </w:tc>
      </w:tr>
      <w:tr w:rsidR="007C706E">
        <w:tc>
          <w:tcPr>
            <w:tcW w:w="9464" w:type="dxa"/>
            <w:gridSpan w:val="2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C706E" w:rsidRPr="003C3EB8" w:rsidRDefault="007C706E" w:rsidP="003C3EB8">
            <w:r>
              <w:t>нет</w:t>
            </w:r>
          </w:p>
        </w:tc>
      </w:tr>
      <w:tr w:rsidR="007C706E">
        <w:tc>
          <w:tcPr>
            <w:tcW w:w="9464" w:type="dxa"/>
            <w:gridSpan w:val="2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C706E" w:rsidRPr="003C3EB8" w:rsidRDefault="007C706E" w:rsidP="003C3EB8">
            <w:r>
              <w:t>нет</w:t>
            </w:r>
          </w:p>
        </w:tc>
      </w:tr>
      <w:tr w:rsidR="007C706E">
        <w:tc>
          <w:tcPr>
            <w:tcW w:w="9464" w:type="dxa"/>
            <w:gridSpan w:val="2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C706E" w:rsidRPr="003C3EB8" w:rsidRDefault="007C706E" w:rsidP="003C3EB8">
            <w:r>
              <w:t>нет</w:t>
            </w:r>
          </w:p>
        </w:tc>
      </w:tr>
    </w:tbl>
    <w:p w:rsidR="007C706E" w:rsidRDefault="007C706E" w:rsidP="00627D95">
      <w:pPr>
        <w:jc w:val="center"/>
        <w:rPr>
          <w:b/>
          <w:bCs/>
        </w:rPr>
      </w:pPr>
    </w:p>
    <w:p w:rsidR="007C706E" w:rsidRPr="003F4273" w:rsidRDefault="007C706E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7C706E" w:rsidRPr="003F4273" w:rsidRDefault="007C706E" w:rsidP="003F4273">
      <w:pPr>
        <w:jc w:val="center"/>
        <w:rPr>
          <w:b/>
          <w:bCs/>
        </w:rPr>
      </w:pPr>
    </w:p>
    <w:p w:rsidR="007C706E" w:rsidRDefault="007C706E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7C706E" w:rsidRDefault="007C706E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7C706E">
        <w:tc>
          <w:tcPr>
            <w:tcW w:w="1101" w:type="dxa"/>
          </w:tcPr>
          <w:p w:rsidR="007C706E" w:rsidRPr="009B0F4F" w:rsidRDefault="007C706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7C706E" w:rsidRPr="003C3EB8" w:rsidRDefault="007C706E" w:rsidP="00C029C7">
            <w:pPr>
              <w:jc w:val="center"/>
            </w:pPr>
            <w:r>
              <w:t>Квартира (безвозмездное бессрочное пользование)</w:t>
            </w:r>
          </w:p>
        </w:tc>
        <w:tc>
          <w:tcPr>
            <w:tcW w:w="2393" w:type="dxa"/>
          </w:tcPr>
          <w:p w:rsidR="007C706E" w:rsidRPr="007435F4" w:rsidRDefault="007C706E" w:rsidP="00C029C7">
            <w:pPr>
              <w:jc w:val="center"/>
            </w:pPr>
            <w:r>
              <w:t>53,6</w:t>
            </w:r>
          </w:p>
        </w:tc>
        <w:tc>
          <w:tcPr>
            <w:tcW w:w="3277" w:type="dxa"/>
          </w:tcPr>
          <w:p w:rsidR="007C706E" w:rsidRPr="00C827FF" w:rsidRDefault="007C706E" w:rsidP="00C029C7">
            <w:pPr>
              <w:jc w:val="center"/>
            </w:pPr>
            <w:r w:rsidRPr="00C827FF">
              <w:t>Российская Федерация</w:t>
            </w:r>
          </w:p>
        </w:tc>
      </w:tr>
    </w:tbl>
    <w:p w:rsidR="007C706E" w:rsidRDefault="007C706E" w:rsidP="003F4273">
      <w:pPr>
        <w:jc w:val="center"/>
        <w:rPr>
          <w:b/>
          <w:bCs/>
        </w:rPr>
      </w:pPr>
    </w:p>
    <w:sectPr w:rsidR="007C706E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65F8"/>
    <w:rsid w:val="00107C6D"/>
    <w:rsid w:val="00107E02"/>
    <w:rsid w:val="00114C70"/>
    <w:rsid w:val="0012238E"/>
    <w:rsid w:val="00124CE3"/>
    <w:rsid w:val="0012687A"/>
    <w:rsid w:val="001269EE"/>
    <w:rsid w:val="001328DC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0D23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06E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0EA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827FF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29F9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42E9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79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249</Words>
  <Characters>1422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3</cp:revision>
  <cp:lastPrinted>2015-04-21T05:35:00Z</cp:lastPrinted>
  <dcterms:created xsi:type="dcterms:W3CDTF">2016-05-17T12:50:00Z</dcterms:created>
  <dcterms:modified xsi:type="dcterms:W3CDTF">2016-05-20T05:22:00Z</dcterms:modified>
</cp:coreProperties>
</file>